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-903"/>
        <w:tblW w:w="182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"/>
      </w:tblGrid>
      <w:tr w:rsidR="00DF2941" w:rsidRPr="00F76A7A" w:rsidTr="008C7D7B">
        <w:trPr>
          <w:trHeight w:val="270"/>
          <w:tblCellSpacing w:w="0" w:type="dxa"/>
        </w:trPr>
        <w:tc>
          <w:tcPr>
            <w:tcW w:w="181" w:type="dxa"/>
          </w:tcPr>
          <w:p w:rsidR="00DF2941" w:rsidRPr="006239E7" w:rsidRDefault="00DF2941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941" w:rsidRPr="00F76A7A" w:rsidTr="008C7D7B">
        <w:trPr>
          <w:trHeight w:val="285"/>
          <w:tblCellSpacing w:w="0" w:type="dxa"/>
        </w:trPr>
        <w:tc>
          <w:tcPr>
            <w:tcW w:w="182" w:type="dxa"/>
          </w:tcPr>
          <w:p w:rsidR="00DF2941" w:rsidRPr="00F76A7A" w:rsidRDefault="00DF2941" w:rsidP="00CA7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DF2941" w:rsidRPr="0085204C" w:rsidRDefault="00DF2941" w:rsidP="0085204C">
      <w:pPr>
        <w:spacing w:after="0"/>
        <w:rPr>
          <w:vanish/>
        </w:rPr>
      </w:pPr>
    </w:p>
    <w:tbl>
      <w:tblPr>
        <w:tblW w:w="1008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20"/>
        <w:gridCol w:w="4860"/>
      </w:tblGrid>
      <w:tr w:rsidR="00DF2941" w:rsidRPr="00D650C3" w:rsidTr="00C95147">
        <w:trPr>
          <w:trHeight w:val="1188"/>
          <w:tblCellSpacing w:w="0" w:type="dxa"/>
        </w:trPr>
        <w:tc>
          <w:tcPr>
            <w:tcW w:w="10080" w:type="dxa"/>
            <w:gridSpan w:val="2"/>
          </w:tcPr>
          <w:p w:rsidR="00DF2941" w:rsidRPr="00D650C3" w:rsidRDefault="00DF2941" w:rsidP="00CA7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</w:t>
            </w:r>
            <w:r w:rsidRPr="00D650C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Образец № 3</w:t>
            </w:r>
          </w:p>
        </w:tc>
      </w:tr>
      <w:tr w:rsidR="00DF2941" w:rsidRPr="00D650C3" w:rsidTr="009F6EA9">
        <w:trPr>
          <w:gridAfter w:val="1"/>
          <w:wAfter w:w="4860" w:type="dxa"/>
          <w:tblCellSpacing w:w="0" w:type="dxa"/>
        </w:trPr>
        <w:tc>
          <w:tcPr>
            <w:tcW w:w="5220" w:type="dxa"/>
          </w:tcPr>
          <w:p w:rsidR="00DF2941" w:rsidRPr="00D650C3" w:rsidRDefault="00DF2941" w:rsidP="00D6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9E2EB7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ДЕКЛАРАЦИЯ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9E2EB7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EB7">
              <w:rPr>
                <w:rFonts w:ascii="Times New Roman" w:hAnsi="Times New Roman" w:cs="Times New Roman"/>
                <w:b/>
                <w:sz w:val="24"/>
                <w:szCs w:val="24"/>
              </w:rPr>
              <w:t>по чл. 47, ал. 9 от Закона за обществените поръчки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41" w:rsidRPr="00D971D0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D971D0" w:rsidRDefault="00DF2941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(номер на лична карта, дата, орган и място на издаването)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качеството си на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Default="00DF2941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F2941" w:rsidRPr="00D971D0" w:rsidRDefault="00DF2941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D971D0" w:rsidRDefault="00DF2941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…,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352CC8" w:rsidRDefault="00DF2941" w:rsidP="00352CC8">
            <w:pPr>
              <w:pStyle w:val="NormalWeb"/>
              <w:spacing w:after="0" w:line="240" w:lineRule="auto"/>
              <w:jc w:val="center"/>
              <w:rPr>
                <w:b/>
                <w:lang w:val="en-US"/>
              </w:rPr>
            </w:pPr>
            <w:r w:rsidRPr="0097757F">
              <w:t xml:space="preserve">в изпълнение на чл. 47, ал. 9 ЗОП и в съответствие с изискванията на възложителя при възлагане на обществена поръчка с предмет: </w:t>
            </w:r>
            <w:r w:rsidRPr="00352CC8">
              <w:rPr>
                <w:b/>
              </w:rPr>
              <w:t>„Изграждане на система за видеонаблюдение в с. Долни Луковит”</w:t>
            </w:r>
          </w:p>
          <w:p w:rsidR="00DF2941" w:rsidRPr="008C7D7B" w:rsidRDefault="00DF2941" w:rsidP="008C7D7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bookmarkStart w:id="0" w:name="_GoBack"/>
            <w:bookmarkEnd w:id="0"/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41" w:rsidRPr="007A5F6D" w:rsidRDefault="00DF2941" w:rsidP="007A5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6D">
              <w:rPr>
                <w:rFonts w:ascii="Times New Roman" w:hAnsi="Times New Roman" w:cs="Times New Roman"/>
                <w:b/>
                <w:sz w:val="24"/>
                <w:szCs w:val="24"/>
              </w:rPr>
              <w:t>ДЕКЛАРИРАМ: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1. В качеството ми на лице по чл. 47, ал. 4 ЗОП не съм осъждан с влязла в сила присъда/реабилитиран съм (невярното се зачертава) за: 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б) подкуп по чл. 301 – 307 от Наказателния кодекс;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в) участие в организирана престъпна група по чл. 321 и 321а от Наказателния кодекс;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г) престъпление против собствеността по чл. 194 – 217 от Наказателния кодекс;</w:t>
            </w:r>
          </w:p>
        </w:tc>
      </w:tr>
      <w:tr w:rsidR="00DF2941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д) престъпление против стопанството по чл. 219 – 252 от Наказателния кодекс; </w:t>
            </w:r>
          </w:p>
        </w:tc>
      </w:tr>
      <w:tr w:rsidR="00DF2941" w:rsidRPr="00271CA6" w:rsidTr="009F6EA9">
        <w:trPr>
          <w:trHeight w:val="81"/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941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Представляваният от мен участник не е обявен в несъстоятелност.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4. Представляваният от мен участник </w:t>
            </w:r>
            <w:r w:rsidRPr="0017648F">
              <w:rPr>
                <w:rFonts w:ascii="Times New Roman" w:hAnsi="Times New Roman" w:cs="Times New Roman"/>
                <w:i/>
                <w:sz w:val="24"/>
                <w:szCs w:val="24"/>
              </w:rPr>
              <w:t>(отбелязва се само едно обстоятелство, което се отнася до конкретния участник):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участници).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5. В качеството ми на лице по чл. 47, ал. 4 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7.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дставляваният от мен участник 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(вярното се отбелязва): 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участници);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в) не е преустановил дейността си. 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F51A54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1294">
              <w:rPr>
                <w:rFonts w:ascii="Times New Roman" w:hAnsi="Times New Roman" w:cs="Times New Roman"/>
                <w:sz w:val="24"/>
                <w:szCs w:val="24"/>
              </w:rPr>
              <w:t>8. В качеството ми на лице по чл. 47, ал. 4 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 (включително за нарушения, свързани с износа на продукти в областта на отбраната и сигурността).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F51A54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F2941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DF2941" w:rsidRPr="009F6EA9" w:rsidRDefault="00DF2941" w:rsidP="009F6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F2941" w:rsidRPr="00271CA6" w:rsidTr="009F6EA9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DF2941" w:rsidRPr="00340D4D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Известна ми е отговорността по чл. 313 от Наказателния кодекс за неверни данни. 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3A9">
              <w:rPr>
                <w:rFonts w:ascii="Times New Roman" w:hAnsi="Times New Roman" w:cs="Times New Roman"/>
                <w:sz w:val="24"/>
                <w:szCs w:val="24"/>
              </w:rPr>
              <w:t xml:space="preserve">Публичните </w:t>
            </w:r>
            <w:r w:rsidRPr="005703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регистри (съгласно законодателството на държавата, в която участникът е установен)</w:t>
            </w:r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, в които се съдържа информация за посочените обстоятелства по т. 1 – 4, както и по т. 7, 8</w:t>
            </w:r>
            <w:r w:rsidRPr="005703A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703A9">
              <w:rPr>
                <w:rFonts w:ascii="Times New Roman" w:hAnsi="Times New Roman" w:cs="Times New Roman"/>
                <w:sz w:val="24"/>
                <w:szCs w:val="24"/>
              </w:rPr>
              <w:t>са: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т. 1 – 4, както и по т. 7, 8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са: 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DF2941" w:rsidRPr="00271CA6" w:rsidTr="009F6EA9">
        <w:trPr>
          <w:tblCellSpacing w:w="0" w:type="dxa"/>
        </w:trPr>
        <w:tc>
          <w:tcPr>
            <w:tcW w:w="10080" w:type="dxa"/>
            <w:gridSpan w:val="2"/>
          </w:tcPr>
          <w:p w:rsidR="00DF2941" w:rsidRPr="00271CA6" w:rsidRDefault="00DF294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DF2941" w:rsidRDefault="00DF2941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38"/>
        <w:gridCol w:w="107"/>
      </w:tblGrid>
      <w:tr w:rsidR="00DF2941" w:rsidRPr="00271CA6" w:rsidTr="00826A50">
        <w:trPr>
          <w:tblCellSpacing w:w="0" w:type="dxa"/>
        </w:trPr>
        <w:tc>
          <w:tcPr>
            <w:tcW w:w="9538" w:type="dxa"/>
          </w:tcPr>
          <w:p w:rsidR="00DF2941" w:rsidRPr="00271CA6" w:rsidRDefault="00DF2941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………………………./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107" w:type="dxa"/>
          </w:tcPr>
          <w:p w:rsidR="00DF2941" w:rsidRPr="00271CA6" w:rsidRDefault="00DF2941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41" w:rsidRPr="00271CA6" w:rsidRDefault="00DF2941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</w:tr>
    </w:tbl>
    <w:p w:rsidR="00DF2941" w:rsidRPr="004D1211" w:rsidRDefault="00DF2941" w:rsidP="00AC4202"/>
    <w:sectPr w:rsidR="00DF2941" w:rsidRPr="004D1211" w:rsidSect="00D971D0">
      <w:headerReference w:type="default" r:id="rId6"/>
      <w:footerReference w:type="even" r:id="rId7"/>
      <w:footerReference w:type="default" r:id="rId8"/>
      <w:pgSz w:w="12240" w:h="15840"/>
      <w:pgMar w:top="360" w:right="1440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941" w:rsidRDefault="00DF2941">
      <w:r>
        <w:separator/>
      </w:r>
    </w:p>
  </w:endnote>
  <w:endnote w:type="continuationSeparator" w:id="0">
    <w:p w:rsidR="00DF2941" w:rsidRDefault="00DF2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941" w:rsidRDefault="00DF2941" w:rsidP="003B683D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DF2941" w:rsidRDefault="00DF2941" w:rsidP="0098544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941" w:rsidRDefault="00DF2941" w:rsidP="003B683D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2</w:t>
    </w:r>
    <w:r>
      <w:rPr>
        <w:rStyle w:val="PageNumber"/>
        <w:rFonts w:cs="Calibri"/>
      </w:rPr>
      <w:fldChar w:fldCharType="end"/>
    </w:r>
  </w:p>
  <w:p w:rsidR="00DF2941" w:rsidRDefault="00DF2941" w:rsidP="0098544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941" w:rsidRDefault="00DF2941">
      <w:r>
        <w:separator/>
      </w:r>
    </w:p>
  </w:footnote>
  <w:footnote w:type="continuationSeparator" w:id="0">
    <w:p w:rsidR="00DF2941" w:rsidRDefault="00DF29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941" w:rsidRDefault="00DF2941" w:rsidP="00352CC8">
    <w:pPr>
      <w:pStyle w:val="NormalWeb"/>
      <w:spacing w:after="0" w:line="240" w:lineRule="auto"/>
      <w:jc w:val="center"/>
      <w:rPr>
        <w:lang w:val="en-US"/>
      </w:rPr>
    </w:pPr>
    <w:r>
      <w:t>„Изграждане на система за видеонаблюдение в с. Долни Луковит”</w:t>
    </w:r>
  </w:p>
  <w:p w:rsidR="00DF2941" w:rsidRPr="00352CC8" w:rsidRDefault="00DF2941" w:rsidP="00352CC8">
    <w:pPr>
      <w:pStyle w:val="Header"/>
      <w:rPr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0C16"/>
    <w:rsid w:val="00005C0E"/>
    <w:rsid w:val="00022746"/>
    <w:rsid w:val="00075B16"/>
    <w:rsid w:val="0009718A"/>
    <w:rsid w:val="000D3DBE"/>
    <w:rsid w:val="000E3D95"/>
    <w:rsid w:val="001307A4"/>
    <w:rsid w:val="0013685B"/>
    <w:rsid w:val="00140890"/>
    <w:rsid w:val="00147060"/>
    <w:rsid w:val="001500E5"/>
    <w:rsid w:val="0017648F"/>
    <w:rsid w:val="001D4192"/>
    <w:rsid w:val="001E765C"/>
    <w:rsid w:val="002174AE"/>
    <w:rsid w:val="002316DD"/>
    <w:rsid w:val="00236FBB"/>
    <w:rsid w:val="00271CA6"/>
    <w:rsid w:val="002743A1"/>
    <w:rsid w:val="002775CA"/>
    <w:rsid w:val="002829E3"/>
    <w:rsid w:val="0028408F"/>
    <w:rsid w:val="00290A27"/>
    <w:rsid w:val="002D1967"/>
    <w:rsid w:val="002D47F7"/>
    <w:rsid w:val="002E2CDA"/>
    <w:rsid w:val="00340D4D"/>
    <w:rsid w:val="00352CC8"/>
    <w:rsid w:val="003551CF"/>
    <w:rsid w:val="00356AF0"/>
    <w:rsid w:val="00366CA1"/>
    <w:rsid w:val="003933DF"/>
    <w:rsid w:val="003A3ED8"/>
    <w:rsid w:val="003B683D"/>
    <w:rsid w:val="003B7573"/>
    <w:rsid w:val="003C2BF1"/>
    <w:rsid w:val="003D0241"/>
    <w:rsid w:val="00402E5C"/>
    <w:rsid w:val="004D1211"/>
    <w:rsid w:val="00525117"/>
    <w:rsid w:val="00543D76"/>
    <w:rsid w:val="005703A9"/>
    <w:rsid w:val="005A5D7B"/>
    <w:rsid w:val="005C32E3"/>
    <w:rsid w:val="005E1775"/>
    <w:rsid w:val="005F411F"/>
    <w:rsid w:val="005F69F0"/>
    <w:rsid w:val="00600625"/>
    <w:rsid w:val="006239E7"/>
    <w:rsid w:val="006242A6"/>
    <w:rsid w:val="00673DE0"/>
    <w:rsid w:val="00673E1F"/>
    <w:rsid w:val="006B0592"/>
    <w:rsid w:val="006B46D0"/>
    <w:rsid w:val="006E0859"/>
    <w:rsid w:val="006F479E"/>
    <w:rsid w:val="006F5C74"/>
    <w:rsid w:val="00713E5C"/>
    <w:rsid w:val="00760A96"/>
    <w:rsid w:val="00761C76"/>
    <w:rsid w:val="00784B9D"/>
    <w:rsid w:val="007A030A"/>
    <w:rsid w:val="007A5F6D"/>
    <w:rsid w:val="007B51DE"/>
    <w:rsid w:val="007D6FAF"/>
    <w:rsid w:val="00813E62"/>
    <w:rsid w:val="00816AB9"/>
    <w:rsid w:val="00826A50"/>
    <w:rsid w:val="0085204C"/>
    <w:rsid w:val="00857C45"/>
    <w:rsid w:val="00867E90"/>
    <w:rsid w:val="00894422"/>
    <w:rsid w:val="008A6EED"/>
    <w:rsid w:val="008C0E29"/>
    <w:rsid w:val="008C7D7B"/>
    <w:rsid w:val="008F1710"/>
    <w:rsid w:val="00934630"/>
    <w:rsid w:val="00966BFB"/>
    <w:rsid w:val="0097757F"/>
    <w:rsid w:val="00985449"/>
    <w:rsid w:val="00986E9F"/>
    <w:rsid w:val="009A1131"/>
    <w:rsid w:val="009D344B"/>
    <w:rsid w:val="009D6E3F"/>
    <w:rsid w:val="009E2EB7"/>
    <w:rsid w:val="009F6EA9"/>
    <w:rsid w:val="00A01294"/>
    <w:rsid w:val="00A15D57"/>
    <w:rsid w:val="00A3157B"/>
    <w:rsid w:val="00A5007F"/>
    <w:rsid w:val="00A5764B"/>
    <w:rsid w:val="00A72F35"/>
    <w:rsid w:val="00A9268A"/>
    <w:rsid w:val="00AC4202"/>
    <w:rsid w:val="00AC4EBE"/>
    <w:rsid w:val="00AE05B3"/>
    <w:rsid w:val="00AE50C5"/>
    <w:rsid w:val="00B4068A"/>
    <w:rsid w:val="00BE49AB"/>
    <w:rsid w:val="00C14F1A"/>
    <w:rsid w:val="00C95147"/>
    <w:rsid w:val="00CA7D12"/>
    <w:rsid w:val="00CB2597"/>
    <w:rsid w:val="00CB338E"/>
    <w:rsid w:val="00CC466B"/>
    <w:rsid w:val="00D00D32"/>
    <w:rsid w:val="00D12EE9"/>
    <w:rsid w:val="00D31AA1"/>
    <w:rsid w:val="00D353F6"/>
    <w:rsid w:val="00D4503A"/>
    <w:rsid w:val="00D650C3"/>
    <w:rsid w:val="00D8496D"/>
    <w:rsid w:val="00D971D0"/>
    <w:rsid w:val="00DD1FBB"/>
    <w:rsid w:val="00DF2941"/>
    <w:rsid w:val="00DF35E6"/>
    <w:rsid w:val="00E21CB9"/>
    <w:rsid w:val="00E6690B"/>
    <w:rsid w:val="00E939F8"/>
    <w:rsid w:val="00EA5D0B"/>
    <w:rsid w:val="00EC1C86"/>
    <w:rsid w:val="00F13558"/>
    <w:rsid w:val="00F51A54"/>
    <w:rsid w:val="00F767CC"/>
    <w:rsid w:val="00F76A7A"/>
    <w:rsid w:val="00F84BA5"/>
    <w:rsid w:val="00FA27C5"/>
    <w:rsid w:val="00FC274D"/>
    <w:rsid w:val="00FE5C52"/>
    <w:rsid w:val="00FF3E18"/>
    <w:rsid w:val="00FF43B0"/>
    <w:rsid w:val="00FF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32E3"/>
    <w:rPr>
      <w:rFonts w:ascii="Times New Roman" w:eastAsia="Calibri" w:hAnsi="Times New Roman" w:cs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1967"/>
    <w:rPr>
      <w:rFonts w:ascii="Times New Roman" w:hAnsi="Times New Roman" w:cs="Times New Roman"/>
      <w:sz w:val="2"/>
      <w:lang w:val="en-US" w:eastAsia="en-US"/>
    </w:rPr>
  </w:style>
  <w:style w:type="paragraph" w:styleId="Header">
    <w:name w:val="header"/>
    <w:basedOn w:val="Normal"/>
    <w:link w:val="Head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2A6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2A6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D650C3"/>
    <w:rPr>
      <w:rFonts w:ascii="Times New Roman" w:hAnsi="Times New Roman" w:cs="Times New Roman"/>
      <w:sz w:val="24"/>
      <w:szCs w:val="24"/>
      <w:lang w:val="bg-BG"/>
    </w:rPr>
  </w:style>
  <w:style w:type="character" w:styleId="PageNumber">
    <w:name w:val="page number"/>
    <w:basedOn w:val="DefaultParagraphFont"/>
    <w:uiPriority w:val="99"/>
    <w:rsid w:val="00985449"/>
    <w:rPr>
      <w:rFonts w:cs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C95147"/>
    <w:rPr>
      <w:rFonts w:ascii="Arial" w:hAnsi="Arial"/>
      <w:b/>
      <w:spacing w:val="2"/>
      <w:sz w:val="1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13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644</Words>
  <Characters>3675</Characters>
  <Application>Microsoft Office Outlook</Application>
  <DocSecurity>0</DocSecurity>
  <Lines>0</Lines>
  <Paragraphs>0</Paragraphs>
  <ScaleCrop>false</ScaleCrop>
  <Company>XARA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2</dc:title>
  <dc:subject/>
  <dc:creator>staroselci</dc:creator>
  <cp:keywords/>
  <dc:description/>
  <cp:lastModifiedBy>ISKAR 7</cp:lastModifiedBy>
  <cp:revision>59</cp:revision>
  <cp:lastPrinted>2015-01-08T15:20:00Z</cp:lastPrinted>
  <dcterms:created xsi:type="dcterms:W3CDTF">2015-01-04T09:12:00Z</dcterms:created>
  <dcterms:modified xsi:type="dcterms:W3CDTF">2016-04-12T06:58:00Z</dcterms:modified>
</cp:coreProperties>
</file>